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D56" w:rsidRDefault="00BA1D56" w:rsidP="00BA1D56">
      <w:pPr>
        <w:pStyle w:val="NoSpacing"/>
      </w:pPr>
      <w:r>
        <w:rPr>
          <w:u w:val="single"/>
        </w:rPr>
        <w:t>Ellis JONORE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A1D56" w:rsidRDefault="00BA1D56" w:rsidP="00BA1D56">
      <w:pPr>
        <w:pStyle w:val="NoSpacing"/>
      </w:pPr>
    </w:p>
    <w:p w:rsidR="00BA1D56" w:rsidRDefault="00BA1D56" w:rsidP="00BA1D56">
      <w:pPr>
        <w:pStyle w:val="NoSpacing"/>
      </w:pPr>
    </w:p>
    <w:p w:rsidR="00BA1D56" w:rsidRDefault="00BA1D56" w:rsidP="00BA1D56">
      <w:pPr>
        <w:pStyle w:val="NoSpacing"/>
      </w:pPr>
      <w:r>
        <w:t>24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</w:t>
      </w:r>
    </w:p>
    <w:p w:rsidR="00BA1D56" w:rsidRDefault="00BA1D56" w:rsidP="00BA1D56">
      <w:pPr>
        <w:pStyle w:val="NoSpacing"/>
      </w:pPr>
      <w:r>
        <w:tab/>
      </w:r>
      <w:r>
        <w:tab/>
        <w:t xml:space="preserve">of the late </w:t>
      </w:r>
      <w:proofErr w:type="gramStart"/>
      <w:r>
        <w:t>Elizabeth</w:t>
      </w:r>
      <w:proofErr w:type="gramEnd"/>
      <w:r>
        <w:t xml:space="preserve"> de la Pole(q.v.).</w:t>
      </w:r>
    </w:p>
    <w:p w:rsidR="00BA1D56" w:rsidRDefault="00BA1D56" w:rsidP="00BA1D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22-42)</w:t>
      </w:r>
    </w:p>
    <w:p w:rsidR="00BA1D56" w:rsidRDefault="00BA1D56" w:rsidP="00BA1D56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 </w:t>
      </w:r>
    </w:p>
    <w:p w:rsidR="00BA1D56" w:rsidRDefault="00BA1D56" w:rsidP="00BA1D56">
      <w:pPr>
        <w:pStyle w:val="NoSpacing"/>
      </w:pPr>
      <w:r>
        <w:tab/>
      </w:r>
      <w:r>
        <w:tab/>
        <w:t xml:space="preserve">of the late </w:t>
      </w:r>
      <w:proofErr w:type="gramStart"/>
      <w:r>
        <w:t>Isabel</w:t>
      </w:r>
      <w:proofErr w:type="gramEnd"/>
      <w:r>
        <w:t xml:space="preserve"> de la Pole(q.v.).</w:t>
      </w:r>
    </w:p>
    <w:p w:rsidR="00BA1D56" w:rsidRDefault="00BA1D56" w:rsidP="00BA1D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22-48)</w:t>
      </w:r>
    </w:p>
    <w:p w:rsidR="00BA1D56" w:rsidRDefault="00BA1D56" w:rsidP="00BA1D56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assumpsit held in Nottingham</w:t>
      </w:r>
    </w:p>
    <w:p w:rsidR="00BA1D56" w:rsidRDefault="00BA1D56" w:rsidP="00BA1D56">
      <w:pPr>
        <w:pStyle w:val="NoSpacing"/>
      </w:pPr>
      <w:r>
        <w:tab/>
      </w:r>
      <w:r>
        <w:tab/>
        <w:t>into lands of the late Katherine de la Pole(q.v.).</w:t>
      </w:r>
    </w:p>
    <w:p w:rsidR="00BA1D56" w:rsidRDefault="00BA1D56" w:rsidP="00BA1D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22-54)</w:t>
      </w:r>
    </w:p>
    <w:p w:rsidR="00BA1D56" w:rsidRDefault="00BA1D56" w:rsidP="00BA1D56">
      <w:pPr>
        <w:pStyle w:val="NoSpacing"/>
      </w:pPr>
    </w:p>
    <w:p w:rsidR="00BA1D56" w:rsidRDefault="00BA1D56" w:rsidP="00BA1D56">
      <w:pPr>
        <w:pStyle w:val="NoSpacing"/>
      </w:pPr>
    </w:p>
    <w:p w:rsidR="00BA1D56" w:rsidRPr="002C482D" w:rsidRDefault="00BA1D56" w:rsidP="00BA1D56">
      <w:pPr>
        <w:pStyle w:val="NoSpacing"/>
        <w:rPr>
          <w:u w:val="single"/>
        </w:rPr>
      </w:pPr>
      <w:r>
        <w:t>14 December 2016</w:t>
      </w:r>
    </w:p>
    <w:p w:rsidR="006B2F86" w:rsidRPr="00BA1D56" w:rsidRDefault="00BA1D56" w:rsidP="00E71FC3">
      <w:pPr>
        <w:pStyle w:val="NoSpacing"/>
      </w:pPr>
      <w:bookmarkStart w:id="0" w:name="_GoBack"/>
      <w:bookmarkEnd w:id="0"/>
    </w:p>
    <w:sectPr w:rsidR="006B2F86" w:rsidRPr="00BA1D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D56" w:rsidRDefault="00BA1D56" w:rsidP="00E71FC3">
      <w:pPr>
        <w:spacing w:after="0" w:line="240" w:lineRule="auto"/>
      </w:pPr>
      <w:r>
        <w:separator/>
      </w:r>
    </w:p>
  </w:endnote>
  <w:endnote w:type="continuationSeparator" w:id="0">
    <w:p w:rsidR="00BA1D56" w:rsidRDefault="00BA1D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D56" w:rsidRDefault="00BA1D56" w:rsidP="00E71FC3">
      <w:pPr>
        <w:spacing w:after="0" w:line="240" w:lineRule="auto"/>
      </w:pPr>
      <w:r>
        <w:separator/>
      </w:r>
    </w:p>
  </w:footnote>
  <w:footnote w:type="continuationSeparator" w:id="0">
    <w:p w:rsidR="00BA1D56" w:rsidRDefault="00BA1D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D56"/>
    <w:rsid w:val="001A7C09"/>
    <w:rsid w:val="00733BE7"/>
    <w:rsid w:val="00AB52E8"/>
    <w:rsid w:val="00B16D3F"/>
    <w:rsid w:val="00BA1D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6D2D"/>
  <w15:chartTrackingRefBased/>
  <w15:docId w15:val="{382AADC1-6047-4AB5-9866-3077628B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2016-12-14T21:08:00Z</dcterms:created>
  <dcterms:modified xsi:type="dcterms:W3CDTF">2016-12-14T21:08:00Z</dcterms:modified>
</cp:coreProperties>
</file>